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FC" w:rsidRDefault="00F459FC" w:rsidP="00F459F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:rsidR="0023664C" w:rsidRPr="00325456" w:rsidRDefault="00737F48" w:rsidP="00C25F42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/>
          <w:bCs/>
          <w:i/>
          <w:sz w:val="20"/>
          <w:szCs w:val="20"/>
          <w:u w:val="single"/>
        </w:rPr>
      </w:pPr>
      <w:bookmarkStart w:id="0" w:name="_GoBack"/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92087C" w:rsidRPr="00325456">
        <w:rPr>
          <w:rFonts w:asciiTheme="minorHAnsi" w:hAnsiTheme="minorHAnsi" w:cs="Arial"/>
          <w:b/>
          <w:bCs/>
          <w:i/>
          <w:sz w:val="20"/>
          <w:szCs w:val="20"/>
        </w:rPr>
        <w:t>2c</w:t>
      </w:r>
      <w:r w:rsidR="00C25F42"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1429A2"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 </w:t>
      </w:r>
      <w:r w:rsidR="00C25F42" w:rsidRPr="00325456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>solo se l’importo delle agevolazioni richieste è ≥ € 150.000,00)</w:t>
      </w:r>
    </w:p>
    <w:p w:rsidR="00C25F42" w:rsidRPr="00325456" w:rsidRDefault="00C25F42" w:rsidP="00C25F42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:rsidR="0023664C" w:rsidRPr="00325456" w:rsidRDefault="0023664C" w:rsidP="0023664C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rappresentante della società beneficiaria e, ove presenti, d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i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ciascun componente del Consiglio di Amministrazione, del Collegio Sindacale, del Direttore Tecnico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,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 dell’Organismo di Vigilanza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, dei procuratori speciali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della società beneficiaria</w:t>
      </w:r>
      <w:r w:rsidR="00673257" w:rsidRPr="00325456">
        <w:rPr>
          <w:rFonts w:asciiTheme="minorHAnsi" w:hAnsiTheme="minorHAnsi" w:cs="Arial"/>
          <w:b/>
          <w:bCs/>
          <w:i/>
          <w:sz w:val="20"/>
          <w:szCs w:val="20"/>
        </w:rPr>
        <w:t>, nonché dal socio di maggioranza nella società con numero di soci pari o inferiore a 4</w:t>
      </w:r>
    </w:p>
    <w:p w:rsidR="0023664C" w:rsidRPr="00325456" w:rsidRDefault="0023664C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:rsidR="00E462F8" w:rsidRPr="00325456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:rsidR="00536302" w:rsidRPr="00325456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(</w:t>
      </w:r>
      <w:r w:rsidR="00666637" w:rsidRPr="00325456">
        <w:rPr>
          <w:rFonts w:asciiTheme="minorHAnsi" w:hAnsiTheme="minorHAnsi" w:cs="Arial"/>
          <w:b/>
          <w:sz w:val="20"/>
          <w:szCs w:val="20"/>
        </w:rPr>
        <w:t>art.</w:t>
      </w:r>
      <w:r w:rsidR="0096707E" w:rsidRPr="00325456">
        <w:rPr>
          <w:rFonts w:asciiTheme="minorHAnsi" w:hAnsiTheme="minorHAnsi" w:cs="Arial"/>
          <w:b/>
          <w:sz w:val="20"/>
          <w:szCs w:val="20"/>
        </w:rPr>
        <w:t xml:space="preserve"> </w:t>
      </w:r>
      <w:r w:rsidR="00666637" w:rsidRPr="00325456">
        <w:rPr>
          <w:rFonts w:asciiTheme="minorHAnsi" w:hAnsiTheme="minorHAnsi" w:cs="Arial"/>
          <w:b/>
          <w:sz w:val="20"/>
          <w:szCs w:val="20"/>
        </w:rPr>
        <w:t>46</w:t>
      </w:r>
      <w:r w:rsidR="0096707E" w:rsidRPr="00325456">
        <w:rPr>
          <w:rFonts w:asciiTheme="minorHAnsi" w:hAnsiTheme="minorHAnsi" w:cs="Arial"/>
          <w:b/>
          <w:sz w:val="20"/>
          <w:szCs w:val="20"/>
        </w:rPr>
        <w:t xml:space="preserve"> e 47</w:t>
      </w:r>
      <w:r w:rsidR="00666637" w:rsidRPr="0032545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b/>
          <w:sz w:val="20"/>
          <w:szCs w:val="20"/>
        </w:rPr>
        <w:t>DPR 28/12/2000 n. 445)</w:t>
      </w:r>
    </w:p>
    <w:p w:rsidR="00536302" w:rsidRPr="00325456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Il Sottoscritto _____________________________________ nato a _______</w:t>
      </w:r>
      <w:r w:rsidR="008F5944" w:rsidRPr="00325456">
        <w:rPr>
          <w:rFonts w:asciiTheme="minorHAnsi" w:hAnsiTheme="minorHAnsi" w:cs="Arial"/>
          <w:sz w:val="20"/>
          <w:szCs w:val="20"/>
        </w:rPr>
        <w:t>____</w:t>
      </w:r>
      <w:r w:rsidR="00AE0306" w:rsidRPr="00325456">
        <w:rPr>
          <w:rFonts w:asciiTheme="minorHAnsi" w:hAnsiTheme="minorHAnsi" w:cs="Arial"/>
          <w:sz w:val="20"/>
          <w:szCs w:val="20"/>
        </w:rPr>
        <w:t>________</w:t>
      </w:r>
      <w:r w:rsidRPr="00325456">
        <w:rPr>
          <w:rFonts w:asciiTheme="minorHAnsi" w:hAnsiTheme="minorHAnsi" w:cs="Arial"/>
          <w:sz w:val="20"/>
          <w:szCs w:val="20"/>
        </w:rPr>
        <w:t>_____ (___) il</w:t>
      </w:r>
      <w:r w:rsidR="008F5944" w:rsidRPr="00325456">
        <w:rPr>
          <w:rFonts w:asciiTheme="minorHAnsi" w:hAnsiTheme="minorHAnsi" w:cs="Arial"/>
          <w:sz w:val="20"/>
          <w:szCs w:val="20"/>
        </w:rPr>
        <w:t xml:space="preserve"> ________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8F5944" w:rsidRPr="00325456">
        <w:rPr>
          <w:rFonts w:asciiTheme="minorHAnsi" w:hAnsiTheme="minorHAnsi" w:cs="Arial"/>
          <w:sz w:val="20"/>
          <w:szCs w:val="20"/>
        </w:rPr>
        <w:t>_____</w:t>
      </w:r>
      <w:r w:rsidRPr="00325456">
        <w:rPr>
          <w:rFonts w:asciiTheme="minorHAnsi" w:hAnsiTheme="minorHAnsi" w:cs="Arial"/>
          <w:sz w:val="20"/>
          <w:szCs w:val="20"/>
        </w:rPr>
        <w:t xml:space="preserve"> residente a ____</w:t>
      </w:r>
      <w:r w:rsidR="008F5944" w:rsidRPr="00325456">
        <w:rPr>
          <w:rFonts w:asciiTheme="minorHAnsi" w:hAnsiTheme="minorHAnsi" w:cs="Arial"/>
          <w:sz w:val="20"/>
          <w:szCs w:val="20"/>
        </w:rPr>
        <w:t>___________________</w:t>
      </w:r>
      <w:r w:rsidRPr="00325456">
        <w:rPr>
          <w:rFonts w:asciiTheme="minorHAnsi" w:hAnsiTheme="minorHAnsi" w:cs="Arial"/>
          <w:sz w:val="20"/>
          <w:szCs w:val="20"/>
        </w:rPr>
        <w:t>________</w:t>
      </w:r>
      <w:r w:rsidR="008F5944" w:rsidRPr="00325456">
        <w:rPr>
          <w:rFonts w:asciiTheme="minorHAnsi" w:hAnsiTheme="minorHAnsi" w:cs="Arial"/>
          <w:sz w:val="20"/>
          <w:szCs w:val="20"/>
        </w:rPr>
        <w:t>______</w:t>
      </w:r>
      <w:r w:rsidRPr="00325456">
        <w:rPr>
          <w:rFonts w:asciiTheme="minorHAnsi" w:hAnsiTheme="minorHAnsi" w:cs="Arial"/>
          <w:sz w:val="20"/>
          <w:szCs w:val="20"/>
        </w:rPr>
        <w:t>__ (___) in via ____________________</w:t>
      </w:r>
      <w:r w:rsidR="008F5944" w:rsidRPr="00325456">
        <w:rPr>
          <w:rFonts w:asciiTheme="minorHAnsi" w:hAnsiTheme="minorHAnsi" w:cs="Arial"/>
          <w:sz w:val="20"/>
          <w:szCs w:val="20"/>
        </w:rPr>
        <w:t>_</w:t>
      </w:r>
      <w:r w:rsidR="00AE0306" w:rsidRPr="00325456">
        <w:rPr>
          <w:rFonts w:asciiTheme="minorHAnsi" w:hAnsiTheme="minorHAnsi" w:cs="Arial"/>
          <w:sz w:val="20"/>
          <w:szCs w:val="20"/>
        </w:rPr>
        <w:t>______</w:t>
      </w:r>
      <w:r w:rsidR="008F5944" w:rsidRPr="00325456">
        <w:rPr>
          <w:rFonts w:asciiTheme="minorHAnsi" w:hAnsiTheme="minorHAnsi" w:cs="Arial"/>
          <w:sz w:val="20"/>
          <w:szCs w:val="20"/>
        </w:rPr>
        <w:t>____</w:t>
      </w:r>
      <w:r w:rsidR="00AE0306" w:rsidRPr="00325456">
        <w:rPr>
          <w:rFonts w:asciiTheme="minorHAnsi" w:hAnsiTheme="minorHAnsi" w:cs="Arial"/>
          <w:sz w:val="20"/>
          <w:szCs w:val="20"/>
        </w:rPr>
        <w:t xml:space="preserve"> </w:t>
      </w:r>
      <w:r w:rsidR="008F5944" w:rsidRPr="00325456">
        <w:rPr>
          <w:rFonts w:asciiTheme="minorHAnsi" w:hAnsiTheme="minorHAnsi" w:cs="Arial"/>
          <w:sz w:val="20"/>
          <w:szCs w:val="20"/>
        </w:rPr>
        <w:t>n. ____</w:t>
      </w:r>
      <w:r w:rsidRPr="00325456">
        <w:rPr>
          <w:rFonts w:asciiTheme="minorHAnsi" w:hAnsiTheme="minorHAnsi" w:cs="Arial"/>
          <w:sz w:val="20"/>
          <w:szCs w:val="20"/>
        </w:rPr>
        <w:t>_</w:t>
      </w:r>
      <w:r w:rsidR="00AE0306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 C.F. ______________________________________ in q</w:t>
      </w:r>
      <w:r w:rsidR="00B7005D" w:rsidRPr="00325456">
        <w:rPr>
          <w:rFonts w:asciiTheme="minorHAnsi" w:hAnsiTheme="minorHAnsi" w:cs="Arial"/>
          <w:sz w:val="20"/>
          <w:szCs w:val="20"/>
        </w:rPr>
        <w:t xml:space="preserve">ualità di </w:t>
      </w:r>
      <w:r w:rsidR="00FE2D81" w:rsidRPr="00325456">
        <w:rPr>
          <w:rFonts w:asciiTheme="minorHAnsi" w:hAnsiTheme="minorHAnsi" w:cs="Arial"/>
          <w:sz w:val="20"/>
          <w:szCs w:val="20"/>
        </w:rPr>
        <w:t>______________________</w:t>
      </w:r>
      <w:r w:rsidR="00BC0442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della società _______</w:t>
      </w:r>
      <w:r w:rsidR="00AB5D5E" w:rsidRPr="00325456">
        <w:rPr>
          <w:rFonts w:asciiTheme="minorHAnsi" w:hAnsiTheme="minorHAnsi" w:cs="Arial"/>
          <w:sz w:val="20"/>
          <w:szCs w:val="20"/>
        </w:rPr>
        <w:t>___________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AE0306" w:rsidRPr="00325456">
        <w:rPr>
          <w:rFonts w:asciiTheme="minorHAnsi" w:hAnsiTheme="minorHAnsi" w:cs="Arial"/>
          <w:sz w:val="20"/>
          <w:szCs w:val="20"/>
        </w:rPr>
        <w:t>____</w:t>
      </w:r>
      <w:r w:rsidR="00FE419C" w:rsidRPr="00325456">
        <w:rPr>
          <w:rFonts w:asciiTheme="minorHAnsi" w:hAnsiTheme="minorHAnsi" w:cs="Arial"/>
          <w:sz w:val="20"/>
          <w:szCs w:val="20"/>
        </w:rPr>
        <w:t>______</w:t>
      </w:r>
      <w:r w:rsidR="00BC0442" w:rsidRPr="00325456">
        <w:rPr>
          <w:rFonts w:asciiTheme="minorHAnsi" w:hAnsiTheme="minorHAnsi" w:cs="Arial"/>
          <w:sz w:val="20"/>
          <w:szCs w:val="20"/>
        </w:rPr>
        <w:t>___</w:t>
      </w:r>
      <w:r w:rsidR="00FE2D81" w:rsidRPr="00325456">
        <w:rPr>
          <w:rFonts w:asciiTheme="minorHAnsi" w:hAnsiTheme="minorHAnsi" w:cs="Arial"/>
          <w:sz w:val="20"/>
          <w:szCs w:val="20"/>
        </w:rPr>
        <w:t>___ con sede in __________</w:t>
      </w:r>
      <w:r w:rsidRPr="00325456">
        <w:rPr>
          <w:rFonts w:asciiTheme="minorHAnsi" w:hAnsiTheme="minorHAnsi" w:cs="Arial"/>
          <w:sz w:val="20"/>
          <w:szCs w:val="20"/>
        </w:rPr>
        <w:t>___</w:t>
      </w:r>
      <w:r w:rsidR="008F5944" w:rsidRPr="00325456">
        <w:rPr>
          <w:rFonts w:asciiTheme="minorHAnsi" w:hAnsiTheme="minorHAnsi" w:cs="Arial"/>
          <w:sz w:val="20"/>
          <w:szCs w:val="20"/>
        </w:rPr>
        <w:t>___</w:t>
      </w:r>
      <w:r w:rsidRPr="00325456">
        <w:rPr>
          <w:rFonts w:asciiTheme="minorHAnsi" w:hAnsiTheme="minorHAnsi" w:cs="Arial"/>
          <w:sz w:val="20"/>
          <w:szCs w:val="20"/>
        </w:rPr>
        <w:t xml:space="preserve">___ (___) </w:t>
      </w:r>
      <w:r w:rsidR="000A15CD" w:rsidRPr="00325456">
        <w:rPr>
          <w:rFonts w:asciiTheme="minorHAnsi" w:hAnsiTheme="minorHAnsi" w:cs="Arial"/>
          <w:sz w:val="20"/>
          <w:szCs w:val="20"/>
        </w:rPr>
        <w:t>cap.</w:t>
      </w:r>
      <w:r w:rsidRPr="00325456">
        <w:rPr>
          <w:rFonts w:asciiTheme="minorHAnsi" w:hAnsiTheme="minorHAnsi" w:cs="Arial"/>
          <w:sz w:val="20"/>
          <w:szCs w:val="20"/>
        </w:rPr>
        <w:t xml:space="preserve"> __</w:t>
      </w:r>
      <w:r w:rsidR="008F5944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__ via ___</w:t>
      </w:r>
      <w:r w:rsidR="00AB5D5E" w:rsidRPr="00325456">
        <w:rPr>
          <w:rFonts w:asciiTheme="minorHAnsi" w:hAnsiTheme="minorHAnsi" w:cs="Arial"/>
          <w:sz w:val="20"/>
          <w:szCs w:val="20"/>
        </w:rPr>
        <w:t>___</w:t>
      </w:r>
      <w:r w:rsidRPr="00325456">
        <w:rPr>
          <w:rFonts w:asciiTheme="minorHAnsi" w:hAnsiTheme="minorHAnsi" w:cs="Arial"/>
          <w:sz w:val="20"/>
          <w:szCs w:val="20"/>
        </w:rPr>
        <w:t>_____</w:t>
      </w:r>
      <w:r w:rsidR="00AB5D5E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AB5D5E" w:rsidRPr="00325456">
        <w:rPr>
          <w:rFonts w:asciiTheme="minorHAnsi" w:hAnsiTheme="minorHAnsi" w:cs="Arial"/>
          <w:sz w:val="20"/>
          <w:szCs w:val="20"/>
        </w:rPr>
        <w:t>_______________ n. ______</w:t>
      </w:r>
    </w:p>
    <w:p w:rsidR="00536302" w:rsidRPr="00325456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536302" w:rsidRPr="00325456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c</w:t>
      </w:r>
      <w:r w:rsidR="00536302" w:rsidRPr="00325456">
        <w:rPr>
          <w:rFonts w:asciiTheme="minorHAnsi" w:hAnsiTheme="minorHAnsi" w:cs="Arial"/>
          <w:sz w:val="20"/>
          <w:szCs w:val="20"/>
        </w:rPr>
        <w:t xml:space="preserve">onsapevole delle responsabilità penali </w:t>
      </w:r>
      <w:r w:rsidR="002C32A1" w:rsidRPr="00325456">
        <w:rPr>
          <w:rFonts w:asciiTheme="minorHAnsi" w:hAnsiTheme="minorHAnsi" w:cs="Arial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325456">
        <w:rPr>
          <w:rFonts w:asciiTheme="minorHAnsi" w:hAnsiTheme="minorHAnsi" w:cs="Arial"/>
          <w:sz w:val="20"/>
          <w:szCs w:val="20"/>
        </w:rPr>
        <w:t xml:space="preserve">28/12/2000 </w:t>
      </w:r>
      <w:r w:rsidR="002C32A1" w:rsidRPr="00325456">
        <w:rPr>
          <w:rFonts w:asciiTheme="minorHAnsi" w:hAnsiTheme="minorHAnsi" w:cs="Arial"/>
          <w:sz w:val="20"/>
          <w:szCs w:val="20"/>
        </w:rPr>
        <w:t xml:space="preserve">n. 445 </w:t>
      </w:r>
    </w:p>
    <w:p w:rsidR="00AB5D5E" w:rsidRPr="00325456" w:rsidRDefault="00AB5D5E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2C32A1" w:rsidRPr="00325456" w:rsidRDefault="002C32A1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DICHIARA</w:t>
      </w:r>
    </w:p>
    <w:p w:rsidR="002C32A1" w:rsidRPr="00325456" w:rsidRDefault="002C32A1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325229" w:rsidRPr="00325456" w:rsidRDefault="0032522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 xml:space="preserve">ai sensi dell’art. </w:t>
      </w:r>
      <w:r w:rsidR="00AD7016" w:rsidRPr="00325456">
        <w:rPr>
          <w:rFonts w:asciiTheme="minorHAnsi" w:hAnsiTheme="minorHAnsi" w:cs="Arial"/>
          <w:sz w:val="20"/>
          <w:szCs w:val="20"/>
        </w:rPr>
        <w:t>85</w:t>
      </w:r>
      <w:r w:rsidRPr="00325456">
        <w:rPr>
          <w:rFonts w:asciiTheme="minorHAnsi" w:hAnsiTheme="minorHAnsi" w:cs="Arial"/>
          <w:sz w:val="20"/>
          <w:szCs w:val="20"/>
        </w:rPr>
        <w:t xml:space="preserve">, comma 3 del </w:t>
      </w:r>
      <w:r w:rsidR="00C44525" w:rsidRPr="00325456">
        <w:rPr>
          <w:rFonts w:asciiTheme="minorHAnsi" w:hAnsiTheme="minorHAnsi" w:cs="Arial"/>
          <w:sz w:val="20"/>
          <w:szCs w:val="20"/>
        </w:rPr>
        <w:t>D</w:t>
      </w:r>
      <w:r w:rsidR="000A15CD" w:rsidRPr="00325456">
        <w:rPr>
          <w:rFonts w:asciiTheme="minorHAnsi" w:hAnsiTheme="minorHAnsi" w:cs="Arial"/>
          <w:sz w:val="20"/>
          <w:szCs w:val="20"/>
        </w:rPr>
        <w:t>.lgs.</w:t>
      </w:r>
      <w:r w:rsidRPr="00325456">
        <w:rPr>
          <w:rFonts w:asciiTheme="minorHAnsi" w:hAnsiTheme="minorHAnsi" w:cs="Arial"/>
          <w:sz w:val="20"/>
          <w:szCs w:val="20"/>
        </w:rPr>
        <w:t xml:space="preserve"> </w:t>
      </w:r>
      <w:r w:rsidR="006D6451" w:rsidRPr="00325456">
        <w:rPr>
          <w:rFonts w:asciiTheme="minorHAnsi" w:hAnsiTheme="minorHAnsi" w:cs="Arial"/>
          <w:sz w:val="20"/>
          <w:szCs w:val="20"/>
        </w:rPr>
        <w:t xml:space="preserve">n. </w:t>
      </w:r>
      <w:r w:rsidRPr="00325456">
        <w:rPr>
          <w:rFonts w:asciiTheme="minorHAnsi" w:hAnsiTheme="minorHAnsi" w:cs="Arial"/>
          <w:sz w:val="20"/>
          <w:szCs w:val="20"/>
        </w:rPr>
        <w:t xml:space="preserve">159/2011 </w:t>
      </w:r>
      <w:r w:rsidR="006D6451" w:rsidRPr="00325456">
        <w:rPr>
          <w:rFonts w:asciiTheme="minorHAnsi" w:hAnsiTheme="minorHAnsi" w:cs="Arial"/>
          <w:sz w:val="20"/>
          <w:szCs w:val="20"/>
        </w:rPr>
        <w:t>così come mo</w:t>
      </w:r>
      <w:r w:rsidR="00C44525" w:rsidRPr="00325456">
        <w:rPr>
          <w:rFonts w:asciiTheme="minorHAnsi" w:hAnsiTheme="minorHAnsi" w:cs="Arial"/>
          <w:sz w:val="20"/>
          <w:szCs w:val="20"/>
        </w:rPr>
        <w:t>dificato dal D</w:t>
      </w:r>
      <w:r w:rsidR="006D6451" w:rsidRPr="00325456">
        <w:rPr>
          <w:rFonts w:asciiTheme="minorHAnsi" w:hAnsiTheme="minorHAnsi" w:cs="Arial"/>
          <w:sz w:val="20"/>
          <w:szCs w:val="20"/>
        </w:rPr>
        <w:t>.lgs. n. 218/2012</w:t>
      </w:r>
      <w:r w:rsidR="00666637" w:rsidRPr="00325456">
        <w:rPr>
          <w:rFonts w:asciiTheme="minorHAnsi" w:hAnsiTheme="minorHAnsi" w:cs="Arial"/>
          <w:sz w:val="20"/>
          <w:szCs w:val="20"/>
        </w:rPr>
        <w:t>,</w:t>
      </w:r>
      <w:r w:rsidR="006D6451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di avere i seguenti familiari conviventi di maggiore età</w:t>
      </w:r>
      <w:r w:rsidR="009F53B3" w:rsidRPr="00325456">
        <w:rPr>
          <w:rFonts w:asciiTheme="minorHAnsi" w:hAnsiTheme="minorHAnsi" w:cs="Arial"/>
          <w:sz w:val="20"/>
          <w:szCs w:val="20"/>
        </w:rPr>
        <w:t xml:space="preserve"> che risiedono nel territorio dello Stato</w:t>
      </w:r>
      <w:r w:rsidRPr="00325456">
        <w:rPr>
          <w:rFonts w:asciiTheme="minorHAnsi" w:hAnsiTheme="minorHAnsi" w:cs="Arial"/>
          <w:sz w:val="20"/>
          <w:szCs w:val="20"/>
        </w:rPr>
        <w:t>:</w:t>
      </w:r>
    </w:p>
    <w:p w:rsidR="00AD3BA9" w:rsidRPr="00325456" w:rsidRDefault="00AD3BA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325456" w:rsidTr="009F53B3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  <w:p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53B3" w:rsidRPr="00325456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9F53B3" w:rsidRPr="00325456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AB5D5E" w:rsidRPr="00325456" w:rsidRDefault="00AB5D5E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7118E4" w:rsidRPr="00325456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Il sottoscritto dichiara inoltre di essere informato,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7118E4" w:rsidRPr="00325456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764AA4" w:rsidRPr="00325456" w:rsidRDefault="00325229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Data</w:t>
      </w:r>
      <w:r w:rsidR="00461313" w:rsidRPr="00325456">
        <w:rPr>
          <w:rFonts w:asciiTheme="minorHAnsi" w:hAnsiTheme="minorHAnsi" w:cs="Arial"/>
          <w:b/>
          <w:sz w:val="20"/>
          <w:szCs w:val="20"/>
        </w:rPr>
        <w:t xml:space="preserve"> e firm</w:t>
      </w:r>
      <w:r w:rsidR="000B1578" w:rsidRPr="00325456">
        <w:rPr>
          <w:rFonts w:asciiTheme="minorHAnsi" w:hAnsiTheme="minorHAnsi" w:cs="Arial"/>
          <w:b/>
          <w:sz w:val="20"/>
          <w:szCs w:val="20"/>
        </w:rPr>
        <w:t>a</w:t>
      </w:r>
      <w:r w:rsidR="00461313" w:rsidRPr="00325456">
        <w:rPr>
          <w:rFonts w:asciiTheme="minorHAnsi" w:hAnsiTheme="minorHAnsi" w:cs="Arial"/>
          <w:b/>
          <w:sz w:val="20"/>
          <w:szCs w:val="20"/>
        </w:rPr>
        <w:t xml:space="preserve"> del </w:t>
      </w:r>
      <w:r w:rsidR="00AD7016" w:rsidRPr="00325456">
        <w:rPr>
          <w:rFonts w:asciiTheme="minorHAnsi" w:hAnsiTheme="minorHAnsi" w:cs="Arial"/>
          <w:b/>
          <w:sz w:val="20"/>
          <w:szCs w:val="20"/>
        </w:rPr>
        <w:t>dichiarante</w:t>
      </w:r>
    </w:p>
    <w:p w:rsidR="00764AA4" w:rsidRPr="00325456" w:rsidRDefault="00764AA4" w:rsidP="00325229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(firma resa autentica allegando copia di documento</w:t>
      </w:r>
      <w:r w:rsidR="00AD7B83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di identità ai sensi dell’art. 38 DPR 445/2000)</w:t>
      </w:r>
    </w:p>
    <w:p w:rsidR="008F5944" w:rsidRPr="00325456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4510ED" w:rsidRPr="00325456" w:rsidRDefault="004510ED" w:rsidP="00AB5D5E">
      <w:pPr>
        <w:jc w:val="both"/>
        <w:rPr>
          <w:rFonts w:asciiTheme="minorHAnsi" w:hAnsiTheme="minorHAnsi" w:cs="Arial"/>
          <w:sz w:val="20"/>
          <w:szCs w:val="20"/>
        </w:rPr>
      </w:pPr>
    </w:p>
    <w:p w:rsidR="00595BA2" w:rsidRPr="00325456" w:rsidRDefault="004510ED" w:rsidP="005D43B1">
      <w:pPr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 xml:space="preserve">NB: la presente dichiarazione non necessita dell’autenticazione della firma </w:t>
      </w:r>
      <w:r w:rsidR="00260B6F" w:rsidRPr="00325456">
        <w:rPr>
          <w:rFonts w:asciiTheme="minorHAnsi" w:hAnsiTheme="minorHAnsi" w:cs="Arial"/>
          <w:sz w:val="20"/>
          <w:szCs w:val="20"/>
        </w:rPr>
        <w:t xml:space="preserve">da parte di pubblico ufficiale </w:t>
      </w:r>
      <w:r w:rsidRPr="00325456">
        <w:rPr>
          <w:rFonts w:asciiTheme="minorHAnsi" w:hAnsiTheme="minorHAnsi" w:cs="Arial"/>
          <w:sz w:val="20"/>
          <w:szCs w:val="20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bookmarkEnd w:id="0"/>
    </w:p>
    <w:sectPr w:rsidR="00595BA2" w:rsidRPr="00325456" w:rsidSect="00570D74"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083" w:rsidRDefault="009F3083">
      <w:r>
        <w:separator/>
      </w:r>
    </w:p>
  </w:endnote>
  <w:endnote w:type="continuationSeparator" w:id="0">
    <w:p w:rsidR="009F3083" w:rsidRDefault="009F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325456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083" w:rsidRDefault="009F3083">
      <w:r>
        <w:separator/>
      </w:r>
    </w:p>
  </w:footnote>
  <w:footnote w:type="continuationSeparator" w:id="0">
    <w:p w:rsidR="009F3083" w:rsidRDefault="009F3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D5"/>
    <w:rsid w:val="00006F18"/>
    <w:rsid w:val="00064D28"/>
    <w:rsid w:val="000715D7"/>
    <w:rsid w:val="00086DDD"/>
    <w:rsid w:val="00087273"/>
    <w:rsid w:val="00087775"/>
    <w:rsid w:val="000A15CD"/>
    <w:rsid w:val="000A262E"/>
    <w:rsid w:val="000B1578"/>
    <w:rsid w:val="000B25C5"/>
    <w:rsid w:val="000C688F"/>
    <w:rsid w:val="000E0194"/>
    <w:rsid w:val="000F6B9A"/>
    <w:rsid w:val="001051C6"/>
    <w:rsid w:val="0014045B"/>
    <w:rsid w:val="001429A2"/>
    <w:rsid w:val="001671DF"/>
    <w:rsid w:val="001952C3"/>
    <w:rsid w:val="00195D16"/>
    <w:rsid w:val="001A2FB2"/>
    <w:rsid w:val="00201D41"/>
    <w:rsid w:val="00222202"/>
    <w:rsid w:val="00225210"/>
    <w:rsid w:val="0023664C"/>
    <w:rsid w:val="00255CF6"/>
    <w:rsid w:val="00255EE6"/>
    <w:rsid w:val="00260B6F"/>
    <w:rsid w:val="00261CEB"/>
    <w:rsid w:val="00270B9D"/>
    <w:rsid w:val="0028090C"/>
    <w:rsid w:val="002943D3"/>
    <w:rsid w:val="002A23A4"/>
    <w:rsid w:val="002C32A1"/>
    <w:rsid w:val="00320AB4"/>
    <w:rsid w:val="00325229"/>
    <w:rsid w:val="00325456"/>
    <w:rsid w:val="00343568"/>
    <w:rsid w:val="00362D48"/>
    <w:rsid w:val="003745AD"/>
    <w:rsid w:val="003817C4"/>
    <w:rsid w:val="00390597"/>
    <w:rsid w:val="003A649F"/>
    <w:rsid w:val="003B2357"/>
    <w:rsid w:val="003E04A3"/>
    <w:rsid w:val="003E4E00"/>
    <w:rsid w:val="003F507C"/>
    <w:rsid w:val="003F6384"/>
    <w:rsid w:val="003F76AA"/>
    <w:rsid w:val="0043725E"/>
    <w:rsid w:val="004510ED"/>
    <w:rsid w:val="00461313"/>
    <w:rsid w:val="00463F87"/>
    <w:rsid w:val="00481F7D"/>
    <w:rsid w:val="00493351"/>
    <w:rsid w:val="0049634E"/>
    <w:rsid w:val="004A2636"/>
    <w:rsid w:val="004C1918"/>
    <w:rsid w:val="004D31C8"/>
    <w:rsid w:val="00536302"/>
    <w:rsid w:val="00543A4C"/>
    <w:rsid w:val="00567EC2"/>
    <w:rsid w:val="00570D74"/>
    <w:rsid w:val="00595BA2"/>
    <w:rsid w:val="005A5DDE"/>
    <w:rsid w:val="005C1CA7"/>
    <w:rsid w:val="005D1E85"/>
    <w:rsid w:val="005D43B1"/>
    <w:rsid w:val="005F1576"/>
    <w:rsid w:val="0060180E"/>
    <w:rsid w:val="00605553"/>
    <w:rsid w:val="00666637"/>
    <w:rsid w:val="00673257"/>
    <w:rsid w:val="006764E7"/>
    <w:rsid w:val="00687A0C"/>
    <w:rsid w:val="0069781C"/>
    <w:rsid w:val="006A6222"/>
    <w:rsid w:val="006D6451"/>
    <w:rsid w:val="006F4388"/>
    <w:rsid w:val="007057FD"/>
    <w:rsid w:val="007118E4"/>
    <w:rsid w:val="007238F9"/>
    <w:rsid w:val="00731659"/>
    <w:rsid w:val="007369B6"/>
    <w:rsid w:val="00737F48"/>
    <w:rsid w:val="00764AA4"/>
    <w:rsid w:val="00772F80"/>
    <w:rsid w:val="00787C4D"/>
    <w:rsid w:val="007941D1"/>
    <w:rsid w:val="00806C0E"/>
    <w:rsid w:val="00812042"/>
    <w:rsid w:val="0083199B"/>
    <w:rsid w:val="008347A3"/>
    <w:rsid w:val="0083649F"/>
    <w:rsid w:val="00844C92"/>
    <w:rsid w:val="008660E2"/>
    <w:rsid w:val="00880BD4"/>
    <w:rsid w:val="008D04BB"/>
    <w:rsid w:val="008D19B4"/>
    <w:rsid w:val="008E648C"/>
    <w:rsid w:val="008F5944"/>
    <w:rsid w:val="0092087C"/>
    <w:rsid w:val="0092241D"/>
    <w:rsid w:val="00941D9F"/>
    <w:rsid w:val="0096707E"/>
    <w:rsid w:val="009B7C70"/>
    <w:rsid w:val="009E70B1"/>
    <w:rsid w:val="009F3083"/>
    <w:rsid w:val="009F53B3"/>
    <w:rsid w:val="00A11606"/>
    <w:rsid w:val="00A306BF"/>
    <w:rsid w:val="00A30A67"/>
    <w:rsid w:val="00A3223C"/>
    <w:rsid w:val="00A41A8A"/>
    <w:rsid w:val="00A54414"/>
    <w:rsid w:val="00A55E0E"/>
    <w:rsid w:val="00A73C40"/>
    <w:rsid w:val="00A757E7"/>
    <w:rsid w:val="00AB0A34"/>
    <w:rsid w:val="00AB1D8B"/>
    <w:rsid w:val="00AB2E94"/>
    <w:rsid w:val="00AB5D5E"/>
    <w:rsid w:val="00AD3BA9"/>
    <w:rsid w:val="00AD7016"/>
    <w:rsid w:val="00AD7B83"/>
    <w:rsid w:val="00AE0306"/>
    <w:rsid w:val="00AE67EA"/>
    <w:rsid w:val="00AF7708"/>
    <w:rsid w:val="00B428FA"/>
    <w:rsid w:val="00B6511C"/>
    <w:rsid w:val="00B7005D"/>
    <w:rsid w:val="00B7022A"/>
    <w:rsid w:val="00BA3F72"/>
    <w:rsid w:val="00BB6B6D"/>
    <w:rsid w:val="00BB79F6"/>
    <w:rsid w:val="00BC0442"/>
    <w:rsid w:val="00BC063D"/>
    <w:rsid w:val="00BE0A01"/>
    <w:rsid w:val="00C04B7A"/>
    <w:rsid w:val="00C148BF"/>
    <w:rsid w:val="00C25F42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73CA"/>
    <w:rsid w:val="00D15532"/>
    <w:rsid w:val="00D41209"/>
    <w:rsid w:val="00D45C3F"/>
    <w:rsid w:val="00D544EB"/>
    <w:rsid w:val="00D546AD"/>
    <w:rsid w:val="00D54DEB"/>
    <w:rsid w:val="00D568DD"/>
    <w:rsid w:val="00D571D5"/>
    <w:rsid w:val="00D62D7A"/>
    <w:rsid w:val="00D9552C"/>
    <w:rsid w:val="00DA1DA3"/>
    <w:rsid w:val="00DA3BEE"/>
    <w:rsid w:val="00DD4B2E"/>
    <w:rsid w:val="00DE21AE"/>
    <w:rsid w:val="00DF5EE6"/>
    <w:rsid w:val="00E00935"/>
    <w:rsid w:val="00E0128F"/>
    <w:rsid w:val="00E462F8"/>
    <w:rsid w:val="00E471CC"/>
    <w:rsid w:val="00EC6121"/>
    <w:rsid w:val="00ED3503"/>
    <w:rsid w:val="00ED61B5"/>
    <w:rsid w:val="00ED7DC7"/>
    <w:rsid w:val="00EF5DE9"/>
    <w:rsid w:val="00EF746B"/>
    <w:rsid w:val="00F272D5"/>
    <w:rsid w:val="00F313FC"/>
    <w:rsid w:val="00F32B60"/>
    <w:rsid w:val="00F459FC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FIMP_GEST_Operativa\Smart&amp;Start%20Italia\standard\allegati%20alla%20comunicazione%20di%20ammissione\Allegato%206%20-%20dichiarazione%20familiari%20conviventi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 6 - dichiarazione familiari conviventi</Template>
  <TotalTime>3</TotalTime>
  <Pages>1</Pages>
  <Words>324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Spera Stefano</cp:lastModifiedBy>
  <cp:revision>8</cp:revision>
  <cp:lastPrinted>2014-02-14T10:29:00Z</cp:lastPrinted>
  <dcterms:created xsi:type="dcterms:W3CDTF">2016-07-08T07:56:00Z</dcterms:created>
  <dcterms:modified xsi:type="dcterms:W3CDTF">2016-08-02T07:56:00Z</dcterms:modified>
</cp:coreProperties>
</file>